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4F46" w:rsidRPr="00BD4F46" w:rsidRDefault="00BD4F46">
      <w:pPr>
        <w:rPr>
          <w:lang w:val="en-US"/>
        </w:rPr>
      </w:pPr>
      <w:r w:rsidRPr="00BD4F46">
        <w:rPr>
          <w:lang w:val="en-US"/>
        </w:rPr>
        <w:t>[ProjectNet i</w:t>
      </w:r>
      <w:r>
        <w:rPr>
          <w:lang w:val="en-US"/>
        </w:rPr>
        <w:t>s the current online portal for applicants to submit project ideas, full applications or project related information later on in the process]</w:t>
      </w:r>
    </w:p>
    <w:p w:rsidR="00BD4F46" w:rsidRPr="00BD4F46" w:rsidRDefault="00BD4F46">
      <w:pPr>
        <w:rPr>
          <w:lang w:val="en-US"/>
        </w:rPr>
      </w:pPr>
    </w:p>
    <w:p w:rsidR="00C537AA" w:rsidRDefault="00C537AA">
      <w:pPr>
        <w:rPr>
          <w:lang w:val="en-US"/>
        </w:rPr>
      </w:pPr>
      <w:r w:rsidRPr="00C537AA">
        <w:rPr>
          <w:lang w:val="en-US"/>
        </w:rPr>
        <w:t xml:space="preserve">Page 1: General information – all </w:t>
      </w:r>
      <w:r>
        <w:rPr>
          <w:lang w:val="en-US"/>
        </w:rPr>
        <w:t>entered online in ProjectNet.</w:t>
      </w:r>
    </w:p>
    <w:p w:rsidR="00C537AA" w:rsidRPr="00FE38EF" w:rsidRDefault="00C537AA">
      <w:pPr>
        <w:rPr>
          <w:lang w:val="en-US"/>
        </w:rPr>
      </w:pPr>
      <w:r w:rsidRPr="00FE38EF">
        <w:rPr>
          <w:lang w:val="en-US"/>
        </w:rPr>
        <w:t>Page 1,2: Project members – all entered online in ProjectNet; The roles “</w:t>
      </w:r>
      <w:r w:rsidR="00FE38EF" w:rsidRPr="00FE38EF">
        <w:rPr>
          <w:lang w:val="en-US"/>
        </w:rPr>
        <w:t>Main applicant</w:t>
      </w:r>
      <w:r w:rsidRPr="00FE38EF">
        <w:rPr>
          <w:lang w:val="en-US"/>
        </w:rPr>
        <w:t>”, “Project</w:t>
      </w:r>
      <w:r w:rsidR="00FE38EF">
        <w:rPr>
          <w:lang w:val="en-US"/>
        </w:rPr>
        <w:t>leader and secretary</w:t>
      </w:r>
      <w:r w:rsidRPr="00FE38EF">
        <w:rPr>
          <w:lang w:val="en-US"/>
        </w:rPr>
        <w:t>” and “</w:t>
      </w:r>
      <w:r w:rsidR="00FE38EF">
        <w:rPr>
          <w:lang w:val="en-US"/>
        </w:rPr>
        <w:t>Administrative responsibility</w:t>
      </w:r>
      <w:r w:rsidRPr="00FE38EF">
        <w:rPr>
          <w:lang w:val="en-US"/>
        </w:rPr>
        <w:t>” are mandatory.</w:t>
      </w:r>
    </w:p>
    <w:p w:rsidR="00C537AA" w:rsidRDefault="00C537AA">
      <w:pPr>
        <w:rPr>
          <w:lang w:val="en-US"/>
        </w:rPr>
      </w:pPr>
      <w:r>
        <w:rPr>
          <w:lang w:val="en-US"/>
        </w:rPr>
        <w:t xml:space="preserve">Page </w:t>
      </w:r>
      <w:r w:rsidR="00FE38EF">
        <w:rPr>
          <w:lang w:val="en-US"/>
        </w:rPr>
        <w:t>2</w:t>
      </w:r>
      <w:r>
        <w:rPr>
          <w:lang w:val="en-US"/>
        </w:rPr>
        <w:t xml:space="preserve"> – All information is entered online in the form.</w:t>
      </w:r>
      <w:r w:rsidR="00FE38EF">
        <w:rPr>
          <w:lang w:val="en-US"/>
        </w:rPr>
        <w:t xml:space="preserve"> Keywords are free text fields.</w:t>
      </w:r>
      <w:r w:rsidR="0029074C">
        <w:rPr>
          <w:lang w:val="en-US"/>
        </w:rPr>
        <w:t xml:space="preserve"> Disciplines are values from a list </w:t>
      </w:r>
      <w:r w:rsidR="00E06859">
        <w:rPr>
          <w:lang w:val="en-US"/>
        </w:rPr>
        <w:t>chosen</w:t>
      </w:r>
      <w:r w:rsidR="0029074C">
        <w:rPr>
          <w:lang w:val="en-US"/>
        </w:rPr>
        <w:t xml:space="preserve"> by the applicant</w:t>
      </w:r>
      <w:r w:rsidR="00FE38EF">
        <w:rPr>
          <w:lang w:val="en-US"/>
        </w:rPr>
        <w:t xml:space="preserve"> and mandatory</w:t>
      </w:r>
      <w:r w:rsidR="0029074C">
        <w:rPr>
          <w:lang w:val="en-US"/>
        </w:rPr>
        <w:t xml:space="preserve">. </w:t>
      </w:r>
    </w:p>
    <w:p w:rsidR="0029074C" w:rsidRDefault="0029074C">
      <w:pPr>
        <w:rPr>
          <w:lang w:val="en-US"/>
        </w:rPr>
      </w:pPr>
      <w:r>
        <w:rPr>
          <w:lang w:val="en-US"/>
        </w:rPr>
        <w:t xml:space="preserve">Page </w:t>
      </w:r>
      <w:r w:rsidR="00FE38EF">
        <w:rPr>
          <w:lang w:val="en-US"/>
        </w:rPr>
        <w:t>3</w:t>
      </w:r>
      <w:r>
        <w:rPr>
          <w:lang w:val="en-US"/>
        </w:rPr>
        <w:t>-</w:t>
      </w:r>
      <w:r w:rsidR="00FE38EF">
        <w:rPr>
          <w:lang w:val="en-US"/>
        </w:rPr>
        <w:t>27</w:t>
      </w:r>
      <w:r w:rsidR="00E06859">
        <w:rPr>
          <w:lang w:val="en-US"/>
        </w:rPr>
        <w:t xml:space="preserve"> is an attach</w:t>
      </w:r>
      <w:r>
        <w:rPr>
          <w:lang w:val="en-US"/>
        </w:rPr>
        <w:t xml:space="preserve">ment. </w:t>
      </w:r>
      <w:r w:rsidR="00FE38EF">
        <w:rPr>
          <w:lang w:val="en-US"/>
        </w:rPr>
        <w:t>This is the complete application including budget information. The applicant downloads a template in Word, enters all information and attaches the file as a pdf file to the application. Also budget information is in this pdf file. It would be helpful if certain financial information is entered in the application itself so it is available for integration with the financial system.</w:t>
      </w:r>
      <w:r w:rsidR="00230F49">
        <w:rPr>
          <w:lang w:val="en-US"/>
        </w:rPr>
        <w:t xml:space="preserve"> </w:t>
      </w:r>
      <w:bookmarkStart w:id="0" w:name="_GoBack"/>
      <w:bookmarkEnd w:id="0"/>
    </w:p>
    <w:p w:rsidR="00C31A13" w:rsidRPr="00C537AA" w:rsidRDefault="00C31A13">
      <w:pPr>
        <w:rPr>
          <w:lang w:val="en-US"/>
        </w:rPr>
      </w:pPr>
    </w:p>
    <w:sectPr w:rsidR="00C31A13" w:rsidRPr="00C537A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2C4"/>
    <w:rsid w:val="00230F49"/>
    <w:rsid w:val="0029074C"/>
    <w:rsid w:val="00315F51"/>
    <w:rsid w:val="003F2B95"/>
    <w:rsid w:val="00BD4F46"/>
    <w:rsid w:val="00C31A13"/>
    <w:rsid w:val="00C537AA"/>
    <w:rsid w:val="00CC5206"/>
    <w:rsid w:val="00E06859"/>
    <w:rsid w:val="00E16743"/>
    <w:rsid w:val="00EA72C4"/>
    <w:rsid w:val="00EC1EE7"/>
    <w:rsid w:val="00F671FA"/>
    <w:rsid w:val="00FE38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FD534"/>
  <w15:chartTrackingRefBased/>
  <w15:docId w15:val="{3D723FAD-6B93-401F-ACF2-3AFCC12FC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10BC4A18</Template>
  <TotalTime>43</TotalTime>
  <Pages>1</Pages>
  <Words>148</Words>
  <Characters>818</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
    </vt:vector>
  </TitlesOfParts>
  <Company>ZonMw</Company>
  <LinksUpToDate>false</LinksUpToDate>
  <CharactersWithSpaces>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Frietjhof Croon</dc:creator>
  <cp:keywords/>
  <dc:description/>
  <cp:lastModifiedBy>Frietjhof Croon</cp:lastModifiedBy>
  <cp:revision>8</cp:revision>
  <dcterms:created xsi:type="dcterms:W3CDTF">2016-11-09T11:02:00Z</dcterms:created>
  <dcterms:modified xsi:type="dcterms:W3CDTF">2016-11-09T15:22:00Z</dcterms:modified>
</cp:coreProperties>
</file>